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B0FFD" w14:textId="77777777" w:rsidR="00844861" w:rsidRDefault="00844861" w:rsidP="008448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MELBOURNE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fl.1479-80)</w:t>
      </w:r>
    </w:p>
    <w:p w14:paraId="606146EF" w14:textId="77777777" w:rsidR="00844861" w:rsidRDefault="00844861" w:rsidP="008448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Ironmonger.</w:t>
      </w:r>
    </w:p>
    <w:p w14:paraId="0EEB197E" w14:textId="77777777" w:rsidR="00844861" w:rsidRDefault="00844861" w:rsidP="00844861">
      <w:pPr>
        <w:pStyle w:val="NoSpacing"/>
        <w:rPr>
          <w:rFonts w:cs="Times New Roman"/>
          <w:szCs w:val="24"/>
        </w:rPr>
      </w:pPr>
    </w:p>
    <w:p w14:paraId="6C3DA201" w14:textId="77777777" w:rsidR="00844861" w:rsidRDefault="00844861" w:rsidP="00844861">
      <w:pPr>
        <w:pStyle w:val="NoSpacing"/>
        <w:rPr>
          <w:rFonts w:cs="Times New Roman"/>
          <w:szCs w:val="24"/>
        </w:rPr>
      </w:pPr>
    </w:p>
    <w:p w14:paraId="137CF927" w14:textId="77777777" w:rsidR="00844861" w:rsidRDefault="00844861" w:rsidP="008448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He entered the Merchant Gild.</w:t>
      </w:r>
    </w:p>
    <w:p w14:paraId="3C6EF927" w14:textId="77777777" w:rsidR="00844861" w:rsidRDefault="00844861" w:rsidP="008448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859188D" w14:textId="77777777" w:rsidR="00844861" w:rsidRDefault="00844861" w:rsidP="00844861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5D0F825B" w14:textId="77777777" w:rsidR="00844861" w:rsidRDefault="00844861" w:rsidP="00844861">
      <w:pPr>
        <w:pStyle w:val="NoSpacing"/>
        <w:rPr>
          <w:rFonts w:cs="Times New Roman"/>
          <w:szCs w:val="24"/>
        </w:rPr>
      </w:pPr>
    </w:p>
    <w:p w14:paraId="3708D28C" w14:textId="77777777" w:rsidR="00844861" w:rsidRDefault="00844861" w:rsidP="00844861">
      <w:pPr>
        <w:pStyle w:val="NoSpacing"/>
        <w:rPr>
          <w:rFonts w:cs="Times New Roman"/>
          <w:szCs w:val="24"/>
        </w:rPr>
      </w:pPr>
    </w:p>
    <w:p w14:paraId="68821781" w14:textId="77777777" w:rsidR="00844861" w:rsidRDefault="00844861" w:rsidP="008448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p w14:paraId="7C7BCA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AE24" w14:textId="77777777" w:rsidR="00844861" w:rsidRDefault="00844861" w:rsidP="009139A6">
      <w:r>
        <w:separator/>
      </w:r>
    </w:p>
  </w:endnote>
  <w:endnote w:type="continuationSeparator" w:id="0">
    <w:p w14:paraId="6704E8B3" w14:textId="77777777" w:rsidR="00844861" w:rsidRDefault="008448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619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D44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261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628A8" w14:textId="77777777" w:rsidR="00844861" w:rsidRDefault="00844861" w:rsidP="009139A6">
      <w:r>
        <w:separator/>
      </w:r>
    </w:p>
  </w:footnote>
  <w:footnote w:type="continuationSeparator" w:id="0">
    <w:p w14:paraId="51B55683" w14:textId="77777777" w:rsidR="00844861" w:rsidRDefault="008448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F25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937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44C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61"/>
    <w:rsid w:val="000666E0"/>
    <w:rsid w:val="002510B7"/>
    <w:rsid w:val="00270799"/>
    <w:rsid w:val="005C130B"/>
    <w:rsid w:val="00826F5C"/>
    <w:rsid w:val="00844861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C8242"/>
  <w15:chartTrackingRefBased/>
  <w15:docId w15:val="{02D50C88-B82A-4C98-95DD-C9995ECC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2024-06-17T20:47:00Z</dcterms:created>
  <dcterms:modified xsi:type="dcterms:W3CDTF">2024-06-17T20:48:00Z</dcterms:modified>
</cp:coreProperties>
</file>